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CC89E" w14:textId="77777777" w:rsidR="00550C08" w:rsidRDefault="00550C08" w:rsidP="007D20B9">
      <w:pPr>
        <w:tabs>
          <w:tab w:val="left" w:pos="993"/>
          <w:tab w:val="left" w:pos="1134"/>
        </w:tabs>
        <w:rPr>
          <w:rFonts w:cs="Arial"/>
        </w:rPr>
      </w:pPr>
    </w:p>
    <w:p w14:paraId="0B6779F7" w14:textId="4A4B501A" w:rsidR="007D20B9" w:rsidRPr="00293662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293662">
        <w:rPr>
          <w:rFonts w:cs="Arial"/>
        </w:rPr>
        <w:t>Številka: 430</w:t>
      </w:r>
      <w:r w:rsidR="00947FCE" w:rsidRPr="00293662">
        <w:rPr>
          <w:rFonts w:cs="Arial"/>
        </w:rPr>
        <w:t>1</w:t>
      </w:r>
      <w:r w:rsidRPr="00293662">
        <w:rPr>
          <w:rFonts w:cs="Arial"/>
        </w:rPr>
        <w:t>-00</w:t>
      </w:r>
      <w:r w:rsidR="001A4DCD" w:rsidRPr="00293662">
        <w:rPr>
          <w:rFonts w:cs="Arial"/>
        </w:rPr>
        <w:t>0</w:t>
      </w:r>
      <w:r w:rsidR="007557D7" w:rsidRPr="00293662">
        <w:rPr>
          <w:rFonts w:cs="Arial"/>
        </w:rPr>
        <w:t>6</w:t>
      </w:r>
      <w:r w:rsidRPr="00293662">
        <w:rPr>
          <w:rFonts w:cs="Arial"/>
        </w:rPr>
        <w:t>/202</w:t>
      </w:r>
      <w:r w:rsidR="001A4DCD" w:rsidRPr="00293662">
        <w:rPr>
          <w:rFonts w:cs="Arial"/>
        </w:rPr>
        <w:t>6</w:t>
      </w:r>
    </w:p>
    <w:p w14:paraId="1BBEAE3B" w14:textId="10FA33F9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293662">
        <w:rPr>
          <w:rFonts w:cs="Arial"/>
        </w:rPr>
        <w:t>JN BR:</w:t>
      </w:r>
      <w:r w:rsidR="00914645" w:rsidRPr="00293662">
        <w:rPr>
          <w:rFonts w:cs="Arial"/>
        </w:rPr>
        <w:t xml:space="preserve"> </w:t>
      </w:r>
      <w:r w:rsidRPr="00293662">
        <w:rPr>
          <w:rFonts w:cs="Arial"/>
        </w:rPr>
        <w:t>202</w:t>
      </w:r>
      <w:r w:rsidR="001A4DCD" w:rsidRPr="00293662">
        <w:rPr>
          <w:rFonts w:cs="Arial"/>
        </w:rPr>
        <w:t>6</w:t>
      </w:r>
      <w:r w:rsidRPr="00293662">
        <w:rPr>
          <w:rFonts w:cs="Arial"/>
        </w:rPr>
        <w:t>-</w:t>
      </w:r>
      <w:r w:rsidR="007557D7" w:rsidRPr="00293662">
        <w:rPr>
          <w:rFonts w:cs="Arial"/>
        </w:rPr>
        <w:t>117</w:t>
      </w:r>
    </w:p>
    <w:p w14:paraId="2D5BA933" w14:textId="77777777" w:rsidR="003E23FB" w:rsidRPr="00293662" w:rsidRDefault="003E23FB" w:rsidP="007D20B9">
      <w:pPr>
        <w:tabs>
          <w:tab w:val="left" w:pos="993"/>
          <w:tab w:val="left" w:pos="1134"/>
        </w:tabs>
        <w:rPr>
          <w:rFonts w:cs="Arial"/>
        </w:rPr>
      </w:pPr>
    </w:p>
    <w:p w14:paraId="2D358E4A" w14:textId="77777777" w:rsidR="00171C66" w:rsidRPr="00293662" w:rsidRDefault="00171C66" w:rsidP="007D20B9">
      <w:pPr>
        <w:tabs>
          <w:tab w:val="left" w:pos="993"/>
          <w:tab w:val="left" w:pos="1134"/>
        </w:tabs>
        <w:rPr>
          <w:rFonts w:cs="Arial"/>
          <w:b/>
          <w:bCs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  <w:bCs/>
        </w:rPr>
      </w:pPr>
      <w:r w:rsidRPr="00293662">
        <w:rPr>
          <w:rFonts w:cs="Arial"/>
          <w:b/>
          <w:bCs/>
        </w:rPr>
        <w:t>SKUPNA PONUDBENA VREDNOST</w:t>
      </w:r>
    </w:p>
    <w:p w14:paraId="589945E0" w14:textId="77777777" w:rsidR="003E23FB" w:rsidRPr="00293662" w:rsidRDefault="003E23FB" w:rsidP="00BC2F4D">
      <w:pPr>
        <w:jc w:val="center"/>
        <w:rPr>
          <w:rFonts w:cs="Arial"/>
          <w:b/>
          <w:bCs/>
        </w:rPr>
      </w:pPr>
    </w:p>
    <w:p w14:paraId="70D795AF" w14:textId="77777777" w:rsidR="00A86CFA" w:rsidRPr="00293662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Pr="00293662" w:rsidRDefault="00E05D11" w:rsidP="00E05D11">
      <w:pPr>
        <w:tabs>
          <w:tab w:val="left" w:pos="1083"/>
        </w:tabs>
        <w:rPr>
          <w:rFonts w:cs="Arial"/>
        </w:rPr>
      </w:pPr>
      <w:r w:rsidRPr="00293662">
        <w:rPr>
          <w:rFonts w:cs="Arial"/>
        </w:rPr>
        <w:t xml:space="preserve">Naziv </w:t>
      </w:r>
      <w:r w:rsidR="001B4703" w:rsidRPr="00293662">
        <w:rPr>
          <w:rFonts w:cs="Arial"/>
        </w:rPr>
        <w:t>glavnega ponudnika</w:t>
      </w:r>
      <w:r w:rsidRPr="00293662">
        <w:rPr>
          <w:rFonts w:cs="Arial"/>
        </w:rPr>
        <w:t>: __________________________________________________</w:t>
      </w:r>
    </w:p>
    <w:p w14:paraId="49CD698B" w14:textId="77777777" w:rsidR="00E05D11" w:rsidRPr="00293662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Pr="00293662" w:rsidRDefault="00E05D11" w:rsidP="00E05D11">
      <w:pPr>
        <w:tabs>
          <w:tab w:val="left" w:pos="1083"/>
        </w:tabs>
        <w:rPr>
          <w:rFonts w:cs="Arial"/>
        </w:rPr>
      </w:pPr>
      <w:r w:rsidRPr="00293662">
        <w:rPr>
          <w:rFonts w:cs="Arial"/>
        </w:rPr>
        <w:t xml:space="preserve">Naslov/sedež </w:t>
      </w:r>
      <w:r w:rsidR="001B4703" w:rsidRPr="00293662">
        <w:rPr>
          <w:rFonts w:cs="Arial"/>
        </w:rPr>
        <w:t>glavnega ponudnika</w:t>
      </w:r>
      <w:r w:rsidRPr="00293662">
        <w:rPr>
          <w:rFonts w:cs="Arial"/>
        </w:rPr>
        <w:t>: ____________________________________________</w:t>
      </w:r>
    </w:p>
    <w:p w14:paraId="64416F92" w14:textId="21A2447C" w:rsidR="005B230F" w:rsidRPr="00293662" w:rsidRDefault="005B230F" w:rsidP="005B230F">
      <w:pPr>
        <w:tabs>
          <w:tab w:val="left" w:pos="1083"/>
        </w:tabs>
        <w:rPr>
          <w:rFonts w:cs="Arial"/>
        </w:rPr>
      </w:pPr>
    </w:p>
    <w:p w14:paraId="5EAE7252" w14:textId="024C2A62" w:rsidR="00947FCE" w:rsidRPr="00293662" w:rsidRDefault="00947FCE" w:rsidP="00947FCE">
      <w:pPr>
        <w:tabs>
          <w:tab w:val="left" w:pos="1083"/>
        </w:tabs>
        <w:rPr>
          <w:rFonts w:cs="Arial"/>
        </w:rPr>
      </w:pPr>
    </w:p>
    <w:tbl>
      <w:tblPr>
        <w:tblW w:w="10207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6095"/>
        <w:gridCol w:w="3119"/>
      </w:tblGrid>
      <w:tr w:rsidR="00947FCE" w:rsidRPr="00293662" w14:paraId="0DEFC813" w14:textId="77777777" w:rsidTr="002A0783">
        <w:trPr>
          <w:trHeight w:val="9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564ADB2" w14:textId="0B3C05D8" w:rsidR="00947FCE" w:rsidRPr="00293662" w:rsidRDefault="00B655A1" w:rsidP="00B655A1">
            <w:pPr>
              <w:tabs>
                <w:tab w:val="left" w:pos="1083"/>
              </w:tabs>
              <w:rPr>
                <w:rFonts w:cs="Arial"/>
                <w:color w:val="000000"/>
              </w:rPr>
            </w:pPr>
            <w:r w:rsidRPr="00293662">
              <w:rPr>
                <w:rFonts w:cs="Arial"/>
              </w:rPr>
              <w:t>Sklop 1: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26873CF" w14:textId="780FE2AC" w:rsidR="00947FCE" w:rsidRPr="00293662" w:rsidRDefault="00947FCE" w:rsidP="008E4515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 xml:space="preserve">VRSTA </w:t>
            </w:r>
            <w:r w:rsidR="005A406C" w:rsidRPr="00293662">
              <w:rPr>
                <w:rFonts w:cs="Arial"/>
                <w:color w:val="000000"/>
              </w:rPr>
              <w:t xml:space="preserve">BLAGA IN </w:t>
            </w:r>
            <w:r w:rsidRPr="00293662">
              <w:rPr>
                <w:rFonts w:cs="Arial"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C2FA67D" w14:textId="5678B97A" w:rsidR="00947FCE" w:rsidRPr="00293662" w:rsidRDefault="00293662" w:rsidP="008E451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="00947FCE" w:rsidRPr="00293662">
              <w:rPr>
                <w:rFonts w:cs="Arial"/>
                <w:color w:val="000000"/>
              </w:rPr>
              <w:t xml:space="preserve">kupna ponudbena vrednost </w:t>
            </w:r>
          </w:p>
          <w:p w14:paraId="2B12DE88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 EUR brez DDV</w:t>
            </w:r>
          </w:p>
        </w:tc>
      </w:tr>
      <w:tr w:rsidR="00947FCE" w:rsidRPr="00293662" w14:paraId="7F73EFC3" w14:textId="77777777" w:rsidTr="002A0783">
        <w:trPr>
          <w:trHeight w:val="64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B2B03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346B" w14:textId="1E63BEE6" w:rsidR="007557D7" w:rsidRPr="00293662" w:rsidRDefault="007557D7" w:rsidP="007557D7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PRODAJA</w:t>
            </w:r>
            <w:r w:rsidR="0095095C">
              <w:rPr>
                <w:rFonts w:cs="Arial"/>
                <w:color w:val="000000"/>
              </w:rPr>
              <w:t xml:space="preserve"> IN </w:t>
            </w:r>
            <w:r w:rsidRPr="00293662">
              <w:rPr>
                <w:rFonts w:cs="Arial"/>
                <w:color w:val="000000"/>
              </w:rPr>
              <w:t xml:space="preserve">NAKUP, SKLADIŠČENJE IN OBNAVLJANJE POLNOMASTNEGA MLEKA - 228.510 litrov </w:t>
            </w:r>
          </w:p>
          <w:p w14:paraId="4A9995B3" w14:textId="731EBF52" w:rsidR="00947FCE" w:rsidRPr="00293662" w:rsidRDefault="00947FCE" w:rsidP="005A406C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i/>
                <w:color w:val="AEAAAA" w:themeColor="background2" w:themeShade="BF"/>
              </w:rPr>
              <w:t>(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 xml:space="preserve">blago ter </w:t>
            </w:r>
            <w:r w:rsidRPr="00293662">
              <w:rPr>
                <w:rFonts w:cs="Arial"/>
                <w:i/>
                <w:color w:val="AEAAAA" w:themeColor="background2" w:themeShade="BF"/>
              </w:rPr>
              <w:t xml:space="preserve">skladiščenje in obnavljanje za obdobje 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>9</w:t>
            </w:r>
            <w:r w:rsidRPr="00293662">
              <w:rPr>
                <w:rFonts w:cs="Arial"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E027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0590CF05" w14:textId="5247B0CF" w:rsidR="00947FCE" w:rsidRDefault="00947FCE" w:rsidP="00947FCE">
      <w:pPr>
        <w:tabs>
          <w:tab w:val="left" w:pos="1083"/>
        </w:tabs>
        <w:rPr>
          <w:rFonts w:cs="Arial"/>
        </w:rPr>
      </w:pPr>
    </w:p>
    <w:p w14:paraId="38D91EE0" w14:textId="77777777" w:rsidR="003E23FB" w:rsidRPr="00293662" w:rsidRDefault="003E23FB" w:rsidP="00947FCE">
      <w:pPr>
        <w:tabs>
          <w:tab w:val="left" w:pos="1083"/>
        </w:tabs>
        <w:rPr>
          <w:rFonts w:cs="Arial"/>
        </w:rPr>
      </w:pPr>
    </w:p>
    <w:tbl>
      <w:tblPr>
        <w:tblW w:w="10207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6095"/>
        <w:gridCol w:w="3119"/>
      </w:tblGrid>
      <w:tr w:rsidR="00293662" w:rsidRPr="00293662" w14:paraId="1238F0EB" w14:textId="77777777" w:rsidTr="002A0783">
        <w:trPr>
          <w:trHeight w:val="9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4B0EA93" w14:textId="77777777" w:rsidR="00293662" w:rsidRPr="00293662" w:rsidRDefault="00293662" w:rsidP="00293662">
            <w:pPr>
              <w:jc w:val="center"/>
              <w:rPr>
                <w:rFonts w:cs="Arial"/>
                <w:color w:val="000000"/>
              </w:rPr>
            </w:pPr>
          </w:p>
          <w:p w14:paraId="7957B054" w14:textId="77777777" w:rsidR="00293662" w:rsidRPr="00293662" w:rsidRDefault="00293662" w:rsidP="00293662">
            <w:pPr>
              <w:tabs>
                <w:tab w:val="left" w:pos="1083"/>
              </w:tabs>
              <w:rPr>
                <w:rFonts w:cs="Arial"/>
              </w:rPr>
            </w:pPr>
            <w:r w:rsidRPr="00293662">
              <w:rPr>
                <w:rFonts w:cs="Arial"/>
              </w:rPr>
              <w:t>Sklop 2:</w:t>
            </w:r>
          </w:p>
          <w:p w14:paraId="1F6296DC" w14:textId="024463AF" w:rsidR="00293662" w:rsidRPr="00293662" w:rsidRDefault="00293662" w:rsidP="00293662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4423790" w14:textId="09A3D740" w:rsidR="00293662" w:rsidRPr="00293662" w:rsidRDefault="00293662" w:rsidP="00293662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VRSTA BLAGA IN 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393F7AD" w14:textId="77777777" w:rsidR="00293662" w:rsidRPr="00293662" w:rsidRDefault="00293662" w:rsidP="00293662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Pr="00293662">
              <w:rPr>
                <w:rFonts w:cs="Arial"/>
                <w:color w:val="000000"/>
              </w:rPr>
              <w:t xml:space="preserve">kupna ponudbena vrednost </w:t>
            </w:r>
          </w:p>
          <w:p w14:paraId="716D894B" w14:textId="5E914F69" w:rsidR="00293662" w:rsidRPr="00293662" w:rsidRDefault="00293662" w:rsidP="00293662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 EUR brez DDV</w:t>
            </w:r>
          </w:p>
        </w:tc>
      </w:tr>
      <w:tr w:rsidR="00947FCE" w:rsidRPr="00293662" w14:paraId="504173BC" w14:textId="77777777" w:rsidTr="002A0783">
        <w:trPr>
          <w:trHeight w:val="64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25CA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FF5F" w14:textId="6DBE7B8E" w:rsidR="00B655A1" w:rsidRPr="00293662" w:rsidRDefault="00B655A1" w:rsidP="00B655A1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PRODAJA</w:t>
            </w:r>
            <w:r w:rsidR="0095095C">
              <w:rPr>
                <w:rFonts w:cs="Arial"/>
                <w:color w:val="000000"/>
              </w:rPr>
              <w:t xml:space="preserve"> IN</w:t>
            </w:r>
            <w:r w:rsidRPr="00293662">
              <w:rPr>
                <w:rFonts w:cs="Arial"/>
                <w:color w:val="000000"/>
              </w:rPr>
              <w:t xml:space="preserve"> NAKUP, SKLADIŠČENJE IN OBNAVLJANJE POLNOMASTNEGA MLEKA V PRAHU - 14.235 kg </w:t>
            </w:r>
          </w:p>
          <w:p w14:paraId="0E823A4B" w14:textId="732856E0" w:rsidR="00947FCE" w:rsidRPr="00293662" w:rsidRDefault="00947FCE" w:rsidP="005A406C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i/>
                <w:color w:val="AEAAAA" w:themeColor="background2" w:themeShade="BF"/>
              </w:rPr>
              <w:t>(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 xml:space="preserve">blago ter </w:t>
            </w:r>
            <w:r w:rsidRPr="00293662">
              <w:rPr>
                <w:rFonts w:cs="Arial"/>
                <w:i/>
                <w:color w:val="AEAAAA" w:themeColor="background2" w:themeShade="BF"/>
              </w:rPr>
              <w:t xml:space="preserve">skladiščenje in obnavljanje za obdobje 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>9</w:t>
            </w:r>
            <w:r w:rsidRPr="00293662">
              <w:rPr>
                <w:rFonts w:cs="Arial"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0772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5E4F0EC9" w14:textId="77777777" w:rsidR="003E23FB" w:rsidRDefault="00275CD0" w:rsidP="007A6E17">
      <w:pPr>
        <w:jc w:val="both"/>
        <w:rPr>
          <w:rFonts w:cs="Arial"/>
        </w:rPr>
      </w:pPr>
      <w:r w:rsidRPr="00293662">
        <w:rPr>
          <w:rFonts w:cs="Arial"/>
        </w:rPr>
        <w:tab/>
      </w:r>
    </w:p>
    <w:p w14:paraId="38772E2B" w14:textId="3E124788" w:rsidR="00947FCE" w:rsidRPr="00293662" w:rsidRDefault="00275CD0" w:rsidP="007A6E17">
      <w:pPr>
        <w:jc w:val="both"/>
        <w:rPr>
          <w:rFonts w:cs="Arial"/>
        </w:rPr>
      </w:pPr>
      <w:r w:rsidRPr="00293662">
        <w:rPr>
          <w:rFonts w:cs="Arial"/>
        </w:rPr>
        <w:tab/>
      </w:r>
      <w:r w:rsidRPr="00293662">
        <w:rPr>
          <w:rFonts w:cs="Arial"/>
        </w:rPr>
        <w:tab/>
      </w:r>
      <w:r w:rsidRPr="00293662">
        <w:rPr>
          <w:rFonts w:cs="Arial"/>
        </w:rPr>
        <w:tab/>
      </w:r>
      <w:r w:rsidR="004B30D1" w:rsidRPr="00293662">
        <w:rPr>
          <w:rFonts w:cs="Arial"/>
        </w:rPr>
        <w:tab/>
      </w:r>
      <w:r w:rsidR="004B30D1" w:rsidRPr="00293662">
        <w:rPr>
          <w:rFonts w:cs="Arial"/>
        </w:rPr>
        <w:tab/>
      </w:r>
    </w:p>
    <w:tbl>
      <w:tblPr>
        <w:tblW w:w="10207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6095"/>
        <w:gridCol w:w="3119"/>
      </w:tblGrid>
      <w:tr w:rsidR="00947FCE" w:rsidRPr="00293662" w14:paraId="1C45F0D3" w14:textId="77777777" w:rsidTr="00550C08">
        <w:trPr>
          <w:trHeight w:val="9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13A37BA" w14:textId="77777777" w:rsidR="00B655A1" w:rsidRPr="00293662" w:rsidRDefault="00B655A1" w:rsidP="00B655A1">
            <w:pPr>
              <w:tabs>
                <w:tab w:val="left" w:pos="1083"/>
              </w:tabs>
              <w:rPr>
                <w:rFonts w:cs="Arial"/>
              </w:rPr>
            </w:pPr>
            <w:r w:rsidRPr="00293662">
              <w:rPr>
                <w:rFonts w:cs="Arial"/>
              </w:rPr>
              <w:t>Sklop 3:</w:t>
            </w:r>
          </w:p>
          <w:p w14:paraId="1514767E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</w:p>
          <w:p w14:paraId="4F32ECB4" w14:textId="1671569D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FAFA15C" w14:textId="448C1F4F" w:rsidR="00947FCE" w:rsidRPr="00293662" w:rsidRDefault="00947FCE" w:rsidP="008E4515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 xml:space="preserve">VRSTA </w:t>
            </w:r>
            <w:r w:rsidR="005A406C" w:rsidRPr="00293662">
              <w:rPr>
                <w:rFonts w:cs="Arial"/>
                <w:color w:val="000000"/>
              </w:rPr>
              <w:t xml:space="preserve">BLAGA IN </w:t>
            </w:r>
            <w:r w:rsidRPr="00293662">
              <w:rPr>
                <w:rFonts w:cs="Arial"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FCE3CCF" w14:textId="1630F9F0" w:rsidR="00947FCE" w:rsidRPr="00293662" w:rsidRDefault="00293662" w:rsidP="008E451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="00947FCE" w:rsidRPr="00293662">
              <w:rPr>
                <w:rFonts w:cs="Arial"/>
                <w:color w:val="000000"/>
              </w:rPr>
              <w:t xml:space="preserve">kupna ponudbena vrednost </w:t>
            </w:r>
          </w:p>
          <w:p w14:paraId="65FFAABD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 EUR brez DDV</w:t>
            </w:r>
          </w:p>
        </w:tc>
      </w:tr>
      <w:tr w:rsidR="00947FCE" w:rsidRPr="00293662" w14:paraId="44A4BB8D" w14:textId="77777777" w:rsidTr="00550C08">
        <w:trPr>
          <w:trHeight w:val="64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4922A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9A62" w14:textId="34A88E4E" w:rsidR="00947FCE" w:rsidRPr="00293662" w:rsidRDefault="0034342A" w:rsidP="005A406C">
            <w:pPr>
              <w:rPr>
                <w:rFonts w:cs="Arial"/>
                <w:color w:val="000000"/>
              </w:rPr>
            </w:pPr>
            <w:r w:rsidRPr="0034342A">
              <w:rPr>
                <w:rFonts w:cs="Arial"/>
                <w:color w:val="000000"/>
              </w:rPr>
              <w:t>PRODAJA</w:t>
            </w:r>
            <w:r w:rsidR="00797247">
              <w:rPr>
                <w:rFonts w:cs="Arial"/>
                <w:color w:val="000000"/>
              </w:rPr>
              <w:t xml:space="preserve">, </w:t>
            </w:r>
            <w:r w:rsidRPr="0034342A">
              <w:rPr>
                <w:rFonts w:cs="Arial"/>
                <w:color w:val="000000"/>
              </w:rPr>
              <w:t>NAKUP, SKLADIŠČENJE IN OBNAVLJANJE POSNETEGA MLEKA V PRAHU – 18</w:t>
            </w:r>
            <w:r w:rsidR="00797247">
              <w:rPr>
                <w:rFonts w:cs="Arial"/>
                <w:color w:val="000000"/>
              </w:rPr>
              <w:t>1</w:t>
            </w:r>
            <w:r w:rsidRPr="0034342A">
              <w:rPr>
                <w:rFonts w:cs="Arial"/>
                <w:color w:val="000000"/>
              </w:rPr>
              <w:t>.0</w:t>
            </w:r>
            <w:r w:rsidR="00797247">
              <w:rPr>
                <w:rFonts w:cs="Arial"/>
                <w:color w:val="000000"/>
              </w:rPr>
              <w:t>0</w:t>
            </w:r>
            <w:r w:rsidRPr="0034342A">
              <w:rPr>
                <w:rFonts w:cs="Arial"/>
                <w:color w:val="000000"/>
              </w:rPr>
              <w:t xml:space="preserve">0 </w:t>
            </w:r>
            <w:r>
              <w:rPr>
                <w:rFonts w:cs="Arial"/>
                <w:color w:val="000000"/>
              </w:rPr>
              <w:t>kg</w:t>
            </w:r>
            <w:r w:rsidRPr="0034342A">
              <w:rPr>
                <w:rFonts w:cs="Arial"/>
                <w:color w:val="000000"/>
              </w:rPr>
              <w:t xml:space="preserve"> </w:t>
            </w:r>
            <w:r w:rsidR="00947FCE" w:rsidRPr="00293662">
              <w:rPr>
                <w:rFonts w:cs="Arial"/>
                <w:i/>
                <w:color w:val="AEAAAA" w:themeColor="background2" w:themeShade="BF"/>
              </w:rPr>
              <w:t>(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 xml:space="preserve">blago ter </w:t>
            </w:r>
            <w:r w:rsidR="00947FCE" w:rsidRPr="00293662">
              <w:rPr>
                <w:rFonts w:cs="Arial"/>
                <w:i/>
                <w:color w:val="AEAAAA" w:themeColor="background2" w:themeShade="BF"/>
              </w:rPr>
              <w:t xml:space="preserve">skladiščenje in obnavljanje za obdobje 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>9</w:t>
            </w:r>
            <w:r w:rsidR="00947FCE" w:rsidRPr="00293662">
              <w:rPr>
                <w:rFonts w:cs="Arial"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99B6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5E7C0784" w14:textId="4F438344" w:rsidR="005A406C" w:rsidRDefault="005A406C" w:rsidP="00604DDB">
      <w:pPr>
        <w:jc w:val="both"/>
        <w:rPr>
          <w:rFonts w:cs="Arial"/>
        </w:rPr>
      </w:pPr>
    </w:p>
    <w:p w14:paraId="65F6AC76" w14:textId="06619B1F" w:rsidR="0095095C" w:rsidRDefault="0095095C" w:rsidP="00604DDB">
      <w:pPr>
        <w:jc w:val="both"/>
        <w:rPr>
          <w:rFonts w:cs="Arial"/>
        </w:rPr>
      </w:pPr>
    </w:p>
    <w:tbl>
      <w:tblPr>
        <w:tblW w:w="10207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6095"/>
        <w:gridCol w:w="3119"/>
      </w:tblGrid>
      <w:tr w:rsidR="0095095C" w:rsidRPr="00293662" w14:paraId="742CEEB6" w14:textId="77777777" w:rsidTr="00550C08">
        <w:trPr>
          <w:trHeight w:val="9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BA17C63" w14:textId="0D874E02" w:rsidR="0095095C" w:rsidRPr="00293662" w:rsidRDefault="0095095C" w:rsidP="00925131">
            <w:pPr>
              <w:tabs>
                <w:tab w:val="left" w:pos="1083"/>
              </w:tabs>
              <w:rPr>
                <w:rFonts w:cs="Arial"/>
              </w:rPr>
            </w:pPr>
            <w:r w:rsidRPr="00293662">
              <w:rPr>
                <w:rFonts w:cs="Arial"/>
              </w:rPr>
              <w:t xml:space="preserve">Sklop </w:t>
            </w:r>
            <w:r>
              <w:rPr>
                <w:rFonts w:cs="Arial"/>
              </w:rPr>
              <w:t>4</w:t>
            </w:r>
            <w:r w:rsidRPr="00293662">
              <w:rPr>
                <w:rFonts w:cs="Arial"/>
              </w:rPr>
              <w:t>:</w:t>
            </w:r>
          </w:p>
          <w:p w14:paraId="2D2DCB9D" w14:textId="77777777" w:rsidR="0095095C" w:rsidRPr="00293662" w:rsidRDefault="0095095C" w:rsidP="00925131">
            <w:pPr>
              <w:jc w:val="center"/>
              <w:rPr>
                <w:rFonts w:cs="Arial"/>
                <w:color w:val="000000"/>
              </w:rPr>
            </w:pPr>
          </w:p>
          <w:p w14:paraId="50E9245F" w14:textId="77777777" w:rsidR="0095095C" w:rsidRPr="00293662" w:rsidRDefault="0095095C" w:rsidP="009251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B251E4A" w14:textId="77777777" w:rsidR="0095095C" w:rsidRPr="00293662" w:rsidRDefault="0095095C" w:rsidP="00925131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VRSTA BLAGA IN 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A07C52F" w14:textId="77777777" w:rsidR="0095095C" w:rsidRPr="00293662" w:rsidRDefault="0095095C" w:rsidP="00925131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Pr="00293662">
              <w:rPr>
                <w:rFonts w:cs="Arial"/>
                <w:color w:val="000000"/>
              </w:rPr>
              <w:t xml:space="preserve">kupna ponudbena vrednost </w:t>
            </w:r>
          </w:p>
          <w:p w14:paraId="1724A725" w14:textId="77777777" w:rsidR="0095095C" w:rsidRPr="00293662" w:rsidRDefault="0095095C" w:rsidP="00925131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 EUR brez DDV</w:t>
            </w:r>
          </w:p>
        </w:tc>
      </w:tr>
      <w:tr w:rsidR="0095095C" w:rsidRPr="00293662" w14:paraId="2319D906" w14:textId="77777777" w:rsidTr="00550C08">
        <w:trPr>
          <w:trHeight w:val="64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EA5C3" w14:textId="77777777" w:rsidR="0095095C" w:rsidRPr="00293662" w:rsidRDefault="0095095C" w:rsidP="00925131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31FB" w14:textId="533DA544" w:rsidR="0095095C" w:rsidRPr="00293662" w:rsidRDefault="0095095C" w:rsidP="00925131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PRODAJA</w:t>
            </w:r>
            <w:r>
              <w:rPr>
                <w:rFonts w:cs="Arial"/>
                <w:color w:val="000000"/>
              </w:rPr>
              <w:t xml:space="preserve"> IN </w:t>
            </w:r>
            <w:r w:rsidRPr="00293662">
              <w:rPr>
                <w:rFonts w:cs="Arial"/>
                <w:color w:val="000000"/>
              </w:rPr>
              <w:t xml:space="preserve">NAKUP, SKLADIŠČENJE IN OBNAVLJANJE </w:t>
            </w:r>
            <w:r>
              <w:rPr>
                <w:rFonts w:cs="Arial"/>
                <w:color w:val="000000"/>
              </w:rPr>
              <w:t>TRDEGA MASTNEGA</w:t>
            </w:r>
            <w:r w:rsidRPr="00293662">
              <w:rPr>
                <w:rFonts w:cs="Arial"/>
                <w:color w:val="000000"/>
              </w:rPr>
              <w:t xml:space="preserve"> SIRA </w:t>
            </w:r>
            <w:r>
              <w:rPr>
                <w:rFonts w:cs="Arial"/>
                <w:color w:val="000000"/>
              </w:rPr>
              <w:t xml:space="preserve"> </w:t>
            </w:r>
            <w:r w:rsidRPr="00293662">
              <w:rPr>
                <w:rFonts w:cs="Arial"/>
                <w:color w:val="000000"/>
              </w:rPr>
              <w:t>- 7</w:t>
            </w:r>
            <w:r>
              <w:rPr>
                <w:rFonts w:cs="Arial"/>
                <w:color w:val="000000"/>
              </w:rPr>
              <w:t>5.000,3 KG</w:t>
            </w:r>
          </w:p>
          <w:p w14:paraId="4AC25FD2" w14:textId="77777777" w:rsidR="0095095C" w:rsidRPr="00293662" w:rsidRDefault="0095095C" w:rsidP="00925131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i/>
                <w:color w:val="AEAAAA" w:themeColor="background2" w:themeShade="BF"/>
              </w:rPr>
              <w:t>(blago ter skladiščenje in obnavljanje za obdobje 9-ih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DBE0" w14:textId="77777777" w:rsidR="0095095C" w:rsidRPr="00293662" w:rsidRDefault="0095095C" w:rsidP="00925131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698895E7" w14:textId="77777777" w:rsidR="0095095C" w:rsidRDefault="0095095C">
      <w:pPr>
        <w:rPr>
          <w:rFonts w:cs="Arial"/>
        </w:rPr>
      </w:pPr>
      <w:r>
        <w:rPr>
          <w:rFonts w:cs="Arial"/>
        </w:rPr>
        <w:br w:type="page"/>
      </w:r>
    </w:p>
    <w:p w14:paraId="6C11EA97" w14:textId="77777777" w:rsidR="0095095C" w:rsidRPr="00293662" w:rsidRDefault="0095095C" w:rsidP="00604DDB">
      <w:pPr>
        <w:jc w:val="both"/>
        <w:rPr>
          <w:rFonts w:cs="Arial"/>
        </w:rPr>
      </w:pPr>
    </w:p>
    <w:tbl>
      <w:tblPr>
        <w:tblW w:w="10207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6095"/>
        <w:gridCol w:w="3119"/>
      </w:tblGrid>
      <w:tr w:rsidR="007A6E17" w:rsidRPr="00293662" w14:paraId="6FCA9CCE" w14:textId="77777777" w:rsidTr="00550C08">
        <w:trPr>
          <w:trHeight w:val="9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F530B49" w14:textId="6824D964" w:rsidR="007A6E17" w:rsidRPr="00293662" w:rsidRDefault="007A6E17" w:rsidP="00F62D26">
            <w:pPr>
              <w:tabs>
                <w:tab w:val="left" w:pos="1083"/>
              </w:tabs>
              <w:rPr>
                <w:rFonts w:cs="Arial"/>
              </w:rPr>
            </w:pPr>
            <w:r w:rsidRPr="00293662">
              <w:rPr>
                <w:rFonts w:cs="Arial"/>
              </w:rPr>
              <w:t xml:space="preserve">Sklop </w:t>
            </w:r>
            <w:r w:rsidR="0095095C">
              <w:rPr>
                <w:rFonts w:cs="Arial"/>
              </w:rPr>
              <w:t>5</w:t>
            </w:r>
            <w:r w:rsidRPr="00293662">
              <w:rPr>
                <w:rFonts w:cs="Arial"/>
              </w:rPr>
              <w:t>:</w:t>
            </w:r>
          </w:p>
          <w:p w14:paraId="5FE4E5FB" w14:textId="77777777" w:rsidR="007A6E17" w:rsidRPr="00293662" w:rsidRDefault="007A6E17" w:rsidP="00F62D26">
            <w:pPr>
              <w:jc w:val="center"/>
              <w:rPr>
                <w:rFonts w:cs="Arial"/>
                <w:color w:val="000000"/>
              </w:rPr>
            </w:pPr>
          </w:p>
          <w:p w14:paraId="6B57AEC4" w14:textId="77777777" w:rsidR="007A6E17" w:rsidRPr="00293662" w:rsidRDefault="007A6E17" w:rsidP="00F62D26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DD87437" w14:textId="77777777" w:rsidR="007A6E17" w:rsidRPr="00293662" w:rsidRDefault="007A6E17" w:rsidP="00F62D26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VRSTA BLAGA IN 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EF21BF" w14:textId="6F54D4CF" w:rsidR="007A6E17" w:rsidRPr="00293662" w:rsidRDefault="00293662" w:rsidP="00F62D26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="007A6E17" w:rsidRPr="00293662">
              <w:rPr>
                <w:rFonts w:cs="Arial"/>
                <w:color w:val="000000"/>
              </w:rPr>
              <w:t xml:space="preserve">kupna ponudbena vrednost </w:t>
            </w:r>
          </w:p>
          <w:p w14:paraId="57EE65F7" w14:textId="77777777" w:rsidR="007A6E17" w:rsidRPr="00293662" w:rsidRDefault="007A6E17" w:rsidP="00F62D26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 EUR brez DDV</w:t>
            </w:r>
          </w:p>
        </w:tc>
      </w:tr>
      <w:tr w:rsidR="007A6E17" w:rsidRPr="00293662" w14:paraId="51B6D264" w14:textId="77777777" w:rsidTr="00550C08">
        <w:trPr>
          <w:trHeight w:val="64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E7023" w14:textId="77777777" w:rsidR="007A6E17" w:rsidRPr="00293662" w:rsidRDefault="007A6E17" w:rsidP="00F62D26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6E3E" w14:textId="0F5E3C61" w:rsidR="007A6E17" w:rsidRPr="00293662" w:rsidRDefault="007A6E17" w:rsidP="007A6E17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PRODAJA</w:t>
            </w:r>
            <w:r w:rsidR="0095095C">
              <w:rPr>
                <w:rFonts w:cs="Arial"/>
                <w:color w:val="000000"/>
              </w:rPr>
              <w:t xml:space="preserve"> IN </w:t>
            </w:r>
            <w:r w:rsidRPr="00293662">
              <w:rPr>
                <w:rFonts w:cs="Arial"/>
                <w:color w:val="000000"/>
              </w:rPr>
              <w:t xml:space="preserve">NAKUP, SKLADIŠČENJE IN OBNAVLJANJE POLTRDEGA SIRA </w:t>
            </w:r>
            <w:r w:rsidR="0095095C">
              <w:rPr>
                <w:rFonts w:cs="Arial"/>
                <w:color w:val="000000"/>
              </w:rPr>
              <w:t xml:space="preserve">TIPA TILZIT </w:t>
            </w:r>
            <w:r w:rsidRPr="00293662">
              <w:rPr>
                <w:rFonts w:cs="Arial"/>
                <w:color w:val="000000"/>
              </w:rPr>
              <w:t>- 74.070</w:t>
            </w:r>
            <w:r w:rsidR="0095095C">
              <w:rPr>
                <w:rFonts w:cs="Arial"/>
                <w:color w:val="000000"/>
              </w:rPr>
              <w:t>,74</w:t>
            </w:r>
            <w:r w:rsidRPr="00293662">
              <w:rPr>
                <w:rFonts w:cs="Arial"/>
                <w:color w:val="000000"/>
              </w:rPr>
              <w:t xml:space="preserve"> kg </w:t>
            </w:r>
          </w:p>
          <w:p w14:paraId="117D9AFB" w14:textId="1D5EB1F7" w:rsidR="007A6E17" w:rsidRPr="00293662" w:rsidRDefault="007A6E17" w:rsidP="00F62D26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i/>
                <w:color w:val="AEAAAA" w:themeColor="background2" w:themeShade="BF"/>
              </w:rPr>
              <w:t>(blago ter skladiščenje in obnavljanje za obdobje 9-ih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4A01" w14:textId="77777777" w:rsidR="007A6E17" w:rsidRPr="00293662" w:rsidRDefault="007A6E17" w:rsidP="00F62D26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6B579AE4" w14:textId="06FFBA45" w:rsidR="00947FCE" w:rsidRPr="00293662" w:rsidRDefault="00947FCE" w:rsidP="00293662">
      <w:pPr>
        <w:jc w:val="both"/>
        <w:rPr>
          <w:rFonts w:cs="Arial"/>
        </w:rPr>
      </w:pPr>
    </w:p>
    <w:tbl>
      <w:tblPr>
        <w:tblW w:w="10207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6095"/>
        <w:gridCol w:w="3119"/>
      </w:tblGrid>
      <w:tr w:rsidR="00797247" w:rsidRPr="00293662" w14:paraId="5240CC12" w14:textId="77777777" w:rsidTr="00A33890">
        <w:trPr>
          <w:trHeight w:val="9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EE250F9" w14:textId="669319EF" w:rsidR="00797247" w:rsidRPr="00293662" w:rsidRDefault="00797247" w:rsidP="00A33890">
            <w:pPr>
              <w:tabs>
                <w:tab w:val="left" w:pos="1083"/>
              </w:tabs>
              <w:rPr>
                <w:rFonts w:cs="Arial"/>
              </w:rPr>
            </w:pPr>
            <w:r w:rsidRPr="00293662">
              <w:rPr>
                <w:rFonts w:cs="Arial"/>
              </w:rPr>
              <w:t xml:space="preserve">Sklop </w:t>
            </w:r>
            <w:r>
              <w:rPr>
                <w:rFonts w:cs="Arial"/>
              </w:rPr>
              <w:t>6</w:t>
            </w:r>
            <w:r w:rsidRPr="00293662">
              <w:rPr>
                <w:rFonts w:cs="Arial"/>
              </w:rPr>
              <w:t>:</w:t>
            </w:r>
          </w:p>
          <w:p w14:paraId="5B4935B9" w14:textId="77777777" w:rsidR="00797247" w:rsidRPr="00293662" w:rsidRDefault="00797247" w:rsidP="00A33890">
            <w:pPr>
              <w:jc w:val="center"/>
              <w:rPr>
                <w:rFonts w:cs="Arial"/>
                <w:color w:val="000000"/>
              </w:rPr>
            </w:pPr>
          </w:p>
          <w:p w14:paraId="229EEF2C" w14:textId="77777777" w:rsidR="00797247" w:rsidRPr="00293662" w:rsidRDefault="00797247" w:rsidP="00A3389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64A3337" w14:textId="77777777" w:rsidR="00797247" w:rsidRPr="00293662" w:rsidRDefault="00797247" w:rsidP="00A33890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VRSTA BLAGA IN 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79BA2B8" w14:textId="77777777" w:rsidR="00797247" w:rsidRPr="00293662" w:rsidRDefault="00797247" w:rsidP="00A33890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Pr="00293662">
              <w:rPr>
                <w:rFonts w:cs="Arial"/>
                <w:color w:val="000000"/>
              </w:rPr>
              <w:t xml:space="preserve">kupna ponudbena vrednost </w:t>
            </w:r>
          </w:p>
          <w:p w14:paraId="18BE293D" w14:textId="77777777" w:rsidR="00797247" w:rsidRPr="00293662" w:rsidRDefault="00797247" w:rsidP="00A33890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 EUR brez DDV</w:t>
            </w:r>
          </w:p>
        </w:tc>
      </w:tr>
      <w:tr w:rsidR="00797247" w:rsidRPr="00293662" w14:paraId="69E622A2" w14:textId="77777777" w:rsidTr="00A33890">
        <w:trPr>
          <w:trHeight w:val="64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1B040" w14:textId="77777777" w:rsidR="00797247" w:rsidRPr="00293662" w:rsidRDefault="00797247" w:rsidP="00A33890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CC8E" w14:textId="36E140B4" w:rsidR="00797247" w:rsidRPr="00293662" w:rsidRDefault="00797247" w:rsidP="00A33890">
            <w:pPr>
              <w:rPr>
                <w:rFonts w:cs="Arial"/>
                <w:color w:val="000000"/>
              </w:rPr>
            </w:pPr>
            <w:r w:rsidRPr="0034342A">
              <w:rPr>
                <w:rFonts w:cs="Arial"/>
                <w:color w:val="000000"/>
              </w:rPr>
              <w:t xml:space="preserve">NAKUP, SKLADIŠČENJE IN OBNAVLJANJE POSNETEGA MLEKA V PRAHU – </w:t>
            </w:r>
            <w:r>
              <w:rPr>
                <w:rFonts w:cs="Arial"/>
                <w:color w:val="000000"/>
              </w:rPr>
              <w:t>5.020</w:t>
            </w:r>
            <w:r w:rsidRPr="0034342A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kg</w:t>
            </w:r>
            <w:r w:rsidRPr="0034342A">
              <w:rPr>
                <w:rFonts w:cs="Arial"/>
                <w:color w:val="000000"/>
              </w:rPr>
              <w:t xml:space="preserve"> </w:t>
            </w:r>
            <w:r w:rsidRPr="00293662">
              <w:rPr>
                <w:rFonts w:cs="Arial"/>
                <w:i/>
                <w:color w:val="AEAAAA" w:themeColor="background2" w:themeShade="BF"/>
              </w:rPr>
              <w:t xml:space="preserve">(blago ter skladiščenje in obnavljanje za obdobje 9-ih let)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32C9" w14:textId="77777777" w:rsidR="00797247" w:rsidRPr="00293662" w:rsidRDefault="00797247" w:rsidP="00A33890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719F4794" w14:textId="37EBAE1D" w:rsidR="00947FCE" w:rsidRDefault="00947FCE" w:rsidP="00604DDB">
      <w:pPr>
        <w:jc w:val="both"/>
        <w:rPr>
          <w:rFonts w:cs="Arial"/>
        </w:rPr>
      </w:pPr>
    </w:p>
    <w:p w14:paraId="6783574A" w14:textId="34B89A09" w:rsidR="0095095C" w:rsidRDefault="0095095C" w:rsidP="00604DDB">
      <w:pPr>
        <w:jc w:val="both"/>
        <w:rPr>
          <w:rFonts w:cs="Arial"/>
        </w:rPr>
      </w:pPr>
    </w:p>
    <w:p w14:paraId="28FA112E" w14:textId="28FA4568" w:rsidR="0095095C" w:rsidRDefault="0095095C" w:rsidP="00604DDB">
      <w:pPr>
        <w:jc w:val="both"/>
        <w:rPr>
          <w:rFonts w:cs="Arial"/>
        </w:rPr>
      </w:pPr>
    </w:p>
    <w:p w14:paraId="228791FE" w14:textId="77777777" w:rsidR="0095095C" w:rsidRPr="00293662" w:rsidRDefault="0095095C" w:rsidP="00604DDB">
      <w:pPr>
        <w:jc w:val="both"/>
        <w:rPr>
          <w:rFonts w:cs="Arial"/>
        </w:rPr>
      </w:pPr>
    </w:p>
    <w:p w14:paraId="15C0A83D" w14:textId="3AEC8C0D" w:rsidR="004B0D51" w:rsidRPr="00293662" w:rsidRDefault="003604BB" w:rsidP="00293662">
      <w:pPr>
        <w:ind w:left="3540" w:firstLine="708"/>
        <w:jc w:val="both"/>
        <w:rPr>
          <w:rFonts w:cs="Arial"/>
        </w:rPr>
      </w:pPr>
      <w:r w:rsidRPr="00293662">
        <w:rPr>
          <w:rFonts w:cs="Arial"/>
        </w:rPr>
        <w:t>Podpis zakonitega zastopnika</w:t>
      </w:r>
      <w:r w:rsidR="00293662">
        <w:rPr>
          <w:rFonts w:cs="Arial"/>
        </w:rPr>
        <w:t>: ______________</w:t>
      </w:r>
    </w:p>
    <w:p w14:paraId="479FE849" w14:textId="77777777" w:rsidR="004B0D51" w:rsidRPr="00293662" w:rsidRDefault="004B0D51" w:rsidP="00AC3998">
      <w:pPr>
        <w:ind w:right="-32"/>
        <w:jc w:val="both"/>
        <w:rPr>
          <w:rFonts w:cs="Arial"/>
          <w:i/>
        </w:rPr>
      </w:pPr>
    </w:p>
    <w:p w14:paraId="18BF8984" w14:textId="12DD1CA0" w:rsidR="00D47195" w:rsidRPr="00293662" w:rsidRDefault="00E75CBE" w:rsidP="00AC3998">
      <w:pPr>
        <w:ind w:right="-32"/>
        <w:jc w:val="both"/>
        <w:rPr>
          <w:rFonts w:cs="Arial"/>
          <w:i/>
        </w:rPr>
      </w:pPr>
      <w:r w:rsidRPr="00293662">
        <w:rPr>
          <w:rFonts w:cs="Arial"/>
          <w:i/>
        </w:rPr>
        <w:t>O</w:t>
      </w:r>
      <w:r w:rsidR="00604DDB" w:rsidRPr="00293662">
        <w:rPr>
          <w:rFonts w:cs="Arial"/>
          <w:i/>
        </w:rPr>
        <w:t xml:space="preserve">brazec </w:t>
      </w:r>
      <w:r w:rsidR="001B4703" w:rsidRPr="00293662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293662">
        <w:rPr>
          <w:rFonts w:cs="Arial"/>
          <w:i/>
        </w:rPr>
        <w:t>.</w:t>
      </w:r>
      <w:r w:rsidR="00E81DF5" w:rsidRPr="00293662">
        <w:rPr>
          <w:rFonts w:cs="Arial"/>
          <w:i/>
        </w:rPr>
        <w:t xml:space="preserve"> </w:t>
      </w:r>
    </w:p>
    <w:sectPr w:rsidR="00D47195" w:rsidRPr="00293662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E5480" w14:textId="77777777" w:rsidR="000A51D4" w:rsidRDefault="000A51D4">
      <w:r>
        <w:separator/>
      </w:r>
    </w:p>
  </w:endnote>
  <w:endnote w:type="continuationSeparator" w:id="0">
    <w:p w14:paraId="09CF2730" w14:textId="77777777" w:rsidR="000A51D4" w:rsidRDefault="000A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0E01C30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B0D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B0D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1C32EB0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A4D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A4D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37E33" w14:textId="77777777" w:rsidR="000A51D4" w:rsidRDefault="000A51D4">
      <w:r>
        <w:separator/>
      </w:r>
    </w:p>
  </w:footnote>
  <w:footnote w:type="continuationSeparator" w:id="0">
    <w:p w14:paraId="25088968" w14:textId="77777777" w:rsidR="000A51D4" w:rsidRDefault="000A5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4223D6F9" w:rsidR="00C0552D" w:rsidRPr="000E02BD" w:rsidRDefault="00947FCE" w:rsidP="00947FC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7A66D0"/>
    <w:multiLevelType w:val="hybridMultilevel"/>
    <w:tmpl w:val="229C0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59273979">
    <w:abstractNumId w:val="3"/>
  </w:num>
  <w:num w:numId="2" w16cid:durableId="1397819094">
    <w:abstractNumId w:val="6"/>
  </w:num>
  <w:num w:numId="3" w16cid:durableId="1876768496">
    <w:abstractNumId w:val="2"/>
  </w:num>
  <w:num w:numId="4" w16cid:durableId="1932816570">
    <w:abstractNumId w:val="1"/>
  </w:num>
  <w:num w:numId="5" w16cid:durableId="505365807">
    <w:abstractNumId w:val="4"/>
  </w:num>
  <w:num w:numId="6" w16cid:durableId="720792688">
    <w:abstractNumId w:val="0"/>
  </w:num>
  <w:num w:numId="7" w16cid:durableId="1778520857">
    <w:abstractNumId w:val="8"/>
  </w:num>
  <w:num w:numId="8" w16cid:durableId="522866623">
    <w:abstractNumId w:val="7"/>
  </w:num>
  <w:num w:numId="9" w16cid:durableId="1034505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592D"/>
    <w:rsid w:val="00036A6D"/>
    <w:rsid w:val="000412BC"/>
    <w:rsid w:val="00041835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A51D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1C66"/>
    <w:rsid w:val="0017296F"/>
    <w:rsid w:val="00174BFE"/>
    <w:rsid w:val="00183318"/>
    <w:rsid w:val="001A192F"/>
    <w:rsid w:val="001A4DCD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033A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93662"/>
    <w:rsid w:val="002A0783"/>
    <w:rsid w:val="002A6A46"/>
    <w:rsid w:val="002B28E0"/>
    <w:rsid w:val="002B2F2C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07A37"/>
    <w:rsid w:val="00315EE6"/>
    <w:rsid w:val="00324C4C"/>
    <w:rsid w:val="00325D8B"/>
    <w:rsid w:val="00326834"/>
    <w:rsid w:val="0034342A"/>
    <w:rsid w:val="0035043A"/>
    <w:rsid w:val="003604BB"/>
    <w:rsid w:val="00365267"/>
    <w:rsid w:val="00367250"/>
    <w:rsid w:val="00370866"/>
    <w:rsid w:val="0037231D"/>
    <w:rsid w:val="00381092"/>
    <w:rsid w:val="00381651"/>
    <w:rsid w:val="003B36FC"/>
    <w:rsid w:val="003B46EC"/>
    <w:rsid w:val="003C0B6A"/>
    <w:rsid w:val="003C485B"/>
    <w:rsid w:val="003D1272"/>
    <w:rsid w:val="003D4EE5"/>
    <w:rsid w:val="003E23FB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4E2E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B0D51"/>
    <w:rsid w:val="004B30D1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0C08"/>
    <w:rsid w:val="005564B9"/>
    <w:rsid w:val="005608A6"/>
    <w:rsid w:val="005724B4"/>
    <w:rsid w:val="005753D9"/>
    <w:rsid w:val="00581571"/>
    <w:rsid w:val="0058399F"/>
    <w:rsid w:val="00585E87"/>
    <w:rsid w:val="005A406C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2B2D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557D7"/>
    <w:rsid w:val="00767A5A"/>
    <w:rsid w:val="00780396"/>
    <w:rsid w:val="0078234B"/>
    <w:rsid w:val="0078319E"/>
    <w:rsid w:val="00783525"/>
    <w:rsid w:val="007838D2"/>
    <w:rsid w:val="007936E3"/>
    <w:rsid w:val="00797247"/>
    <w:rsid w:val="007A6E17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13EA"/>
    <w:rsid w:val="00824D1D"/>
    <w:rsid w:val="00826C73"/>
    <w:rsid w:val="00833AC6"/>
    <w:rsid w:val="00843739"/>
    <w:rsid w:val="00847017"/>
    <w:rsid w:val="0085305E"/>
    <w:rsid w:val="00853F3C"/>
    <w:rsid w:val="0087018B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14645"/>
    <w:rsid w:val="0092346D"/>
    <w:rsid w:val="009418D8"/>
    <w:rsid w:val="00945160"/>
    <w:rsid w:val="00945B2B"/>
    <w:rsid w:val="00946104"/>
    <w:rsid w:val="00947FCE"/>
    <w:rsid w:val="0095095C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27A3"/>
    <w:rsid w:val="00A04B00"/>
    <w:rsid w:val="00A1445A"/>
    <w:rsid w:val="00A22650"/>
    <w:rsid w:val="00A3063E"/>
    <w:rsid w:val="00A3395B"/>
    <w:rsid w:val="00A33BE0"/>
    <w:rsid w:val="00A515E0"/>
    <w:rsid w:val="00A5255A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299E"/>
    <w:rsid w:val="00AD3618"/>
    <w:rsid w:val="00AD54EA"/>
    <w:rsid w:val="00AF0AD6"/>
    <w:rsid w:val="00B0073A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2AFE"/>
    <w:rsid w:val="00B655A1"/>
    <w:rsid w:val="00B661E3"/>
    <w:rsid w:val="00B86392"/>
    <w:rsid w:val="00B929EE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B3899"/>
    <w:rsid w:val="00CC6D01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C7E28"/>
    <w:rsid w:val="00DD21ED"/>
    <w:rsid w:val="00DD3677"/>
    <w:rsid w:val="00DE3A9E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5A12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5095C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91464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06E60D2D-1283-4904-96AA-B73CE86A9B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FC7BA4-C07B-4E36-8863-747DFCE83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1789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35</cp:revision>
  <cp:lastPrinted>2025-11-28T09:48:00Z</cp:lastPrinted>
  <dcterms:created xsi:type="dcterms:W3CDTF">2023-06-26T16:45:00Z</dcterms:created>
  <dcterms:modified xsi:type="dcterms:W3CDTF">2026-05-19T08:22:00Z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